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66B" w:rsidRPr="003162D3" w:rsidRDefault="00EF766B" w:rsidP="00EF766B">
      <w:pPr>
        <w:ind w:left="-567"/>
        <w:rPr>
          <w:rFonts w:ascii="Arial" w:hAnsi="Arial"/>
          <w:b/>
          <w:u w:val="single"/>
        </w:rPr>
      </w:pPr>
      <w:r w:rsidRPr="003162D3">
        <w:rPr>
          <w:rFonts w:ascii="Arial" w:hAnsi="Arial"/>
          <w:b/>
          <w:u w:val="single"/>
        </w:rPr>
        <w:t>CODE OF CONDUCT</w:t>
      </w:r>
    </w:p>
    <w:p w:rsidR="00EF766B" w:rsidRPr="003162D3" w:rsidRDefault="00EF766B" w:rsidP="00EF766B">
      <w:pPr>
        <w:ind w:left="-567"/>
        <w:rPr>
          <w:rFonts w:ascii="Arial" w:hAnsi="Arial"/>
        </w:rPr>
      </w:pPr>
    </w:p>
    <w:tbl>
      <w:tblPr>
        <w:tblStyle w:val="TableGrid"/>
        <w:tblW w:w="10065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25"/>
        <w:gridCol w:w="4678"/>
      </w:tblGrid>
      <w:tr w:rsidR="00EF766B" w:rsidRPr="003162D3" w:rsidTr="004D011A">
        <w:trPr>
          <w:trHeight w:val="2424"/>
        </w:trPr>
        <w:tc>
          <w:tcPr>
            <w:tcW w:w="4962" w:type="dxa"/>
          </w:tcPr>
          <w:p w:rsidR="00EF766B" w:rsidRPr="003162D3" w:rsidRDefault="00EF766B" w:rsidP="004D011A">
            <w:pPr>
              <w:rPr>
                <w:rFonts w:ascii="Arial" w:hAnsi="Arial"/>
                <w:b/>
                <w:sz w:val="22"/>
              </w:rPr>
            </w:pPr>
            <w:r w:rsidRPr="003162D3">
              <w:rPr>
                <w:rFonts w:ascii="Arial" w:hAnsi="Arial"/>
                <w:b/>
                <w:sz w:val="22"/>
              </w:rPr>
              <w:t>First impressions – our uniform and ID</w:t>
            </w:r>
          </w:p>
          <w:p w:rsidR="00EF766B" w:rsidRPr="003162D3" w:rsidRDefault="00EF766B" w:rsidP="004D011A">
            <w:pPr>
              <w:rPr>
                <w:rFonts w:ascii="Arial" w:hAnsi="Arial"/>
                <w:b/>
                <w:sz w:val="22"/>
              </w:rPr>
            </w:pP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1"/>
              </w:numPr>
              <w:spacing w:line="276" w:lineRule="auto"/>
              <w:contextualSpacing/>
              <w:rPr>
                <w:rFonts w:ascii="Arial" w:hAnsi="Arial"/>
                <w:b/>
                <w:sz w:val="20"/>
              </w:rPr>
            </w:pPr>
            <w:r w:rsidRPr="003162D3">
              <w:rPr>
                <w:rFonts w:ascii="Arial" w:hAnsi="Arial"/>
                <w:sz w:val="20"/>
              </w:rPr>
              <w:t>Always adopt a professional approach from first contact to the completion of the work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1"/>
              </w:numPr>
              <w:spacing w:line="276" w:lineRule="auto"/>
              <w:contextualSpacing/>
              <w:rPr>
                <w:rFonts w:ascii="Arial" w:hAnsi="Arial"/>
                <w:b/>
                <w:sz w:val="22"/>
              </w:rPr>
            </w:pPr>
            <w:r w:rsidRPr="003162D3">
              <w:rPr>
                <w:rFonts w:ascii="Arial" w:hAnsi="Arial"/>
                <w:sz w:val="20"/>
              </w:rPr>
              <w:t>Introduce yourselves, present your photo ID, be clean and tidy in your appearance and always wearing the appropriate uniform</w:t>
            </w:r>
          </w:p>
          <w:p w:rsidR="00EF766B" w:rsidRPr="003162D3" w:rsidRDefault="00EF766B" w:rsidP="004D011A">
            <w:pPr>
              <w:spacing w:line="276" w:lineRule="auto"/>
              <w:rPr>
                <w:rFonts w:ascii="Arial" w:hAnsi="Arial"/>
                <w:b/>
                <w:sz w:val="22"/>
              </w:rPr>
            </w:pPr>
          </w:p>
          <w:p w:rsidR="00EF766B" w:rsidRPr="003162D3" w:rsidRDefault="00EF766B" w:rsidP="004D011A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 w:rsidRPr="003162D3">
              <w:rPr>
                <w:rFonts w:ascii="Arial" w:hAnsi="Arial"/>
                <w:b/>
                <w:sz w:val="22"/>
              </w:rPr>
              <w:t>Respect for our customers</w:t>
            </w:r>
          </w:p>
          <w:p w:rsidR="00EF766B" w:rsidRPr="003162D3" w:rsidRDefault="00EF766B" w:rsidP="004D011A">
            <w:pPr>
              <w:spacing w:line="276" w:lineRule="auto"/>
              <w:rPr>
                <w:rFonts w:ascii="Arial" w:hAnsi="Arial"/>
                <w:b/>
                <w:sz w:val="22"/>
              </w:rPr>
            </w:pP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2"/>
              </w:numPr>
              <w:spacing w:line="276" w:lineRule="auto"/>
              <w:contextualSpacing/>
              <w:rPr>
                <w:rFonts w:ascii="Arial" w:hAnsi="Arial"/>
                <w:b/>
                <w:sz w:val="22"/>
              </w:rPr>
            </w:pPr>
            <w:r w:rsidRPr="003162D3">
              <w:rPr>
                <w:rFonts w:ascii="Arial" w:hAnsi="Arial"/>
                <w:sz w:val="20"/>
              </w:rPr>
              <w:t>Be polite and courteous at all times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2"/>
              </w:numPr>
              <w:spacing w:line="276" w:lineRule="auto"/>
              <w:contextualSpacing/>
              <w:rPr>
                <w:rFonts w:ascii="Arial" w:hAnsi="Arial"/>
                <w:b/>
                <w:sz w:val="22"/>
              </w:rPr>
            </w:pPr>
            <w:r w:rsidRPr="003162D3">
              <w:rPr>
                <w:rFonts w:ascii="Arial" w:hAnsi="Arial"/>
                <w:sz w:val="20"/>
              </w:rPr>
              <w:t>Engage with the customer to allay concerns and respect their personal circumstances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2"/>
              </w:numPr>
              <w:spacing w:line="276" w:lineRule="auto"/>
              <w:contextualSpacing/>
              <w:rPr>
                <w:rFonts w:ascii="Arial" w:hAnsi="Arial"/>
                <w:b/>
                <w:sz w:val="22"/>
              </w:rPr>
            </w:pPr>
            <w:r w:rsidRPr="003162D3">
              <w:rPr>
                <w:rFonts w:ascii="Arial" w:hAnsi="Arial"/>
                <w:sz w:val="20"/>
              </w:rPr>
              <w:t>Ensure they are happy throughout the works</w:t>
            </w:r>
            <w:bookmarkStart w:id="0" w:name="_GoBack"/>
            <w:bookmarkEnd w:id="0"/>
          </w:p>
          <w:p w:rsidR="00EF766B" w:rsidRPr="003162D3" w:rsidRDefault="00EF766B" w:rsidP="004D011A">
            <w:pPr>
              <w:spacing w:line="276" w:lineRule="auto"/>
              <w:rPr>
                <w:rFonts w:ascii="Arial" w:hAnsi="Arial"/>
                <w:b/>
                <w:sz w:val="22"/>
              </w:rPr>
            </w:pPr>
          </w:p>
          <w:p w:rsidR="00EF766B" w:rsidRPr="003162D3" w:rsidRDefault="00EF766B" w:rsidP="004D011A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 w:rsidRPr="003162D3">
              <w:rPr>
                <w:rFonts w:ascii="Arial" w:hAnsi="Arial"/>
                <w:b/>
                <w:sz w:val="22"/>
              </w:rPr>
              <w:t>Respect for our customers’ homes</w:t>
            </w:r>
          </w:p>
          <w:p w:rsidR="00EF766B" w:rsidRPr="003162D3" w:rsidRDefault="00EF766B" w:rsidP="004D011A">
            <w:pPr>
              <w:spacing w:line="276" w:lineRule="auto"/>
              <w:rPr>
                <w:rFonts w:ascii="Arial" w:hAnsi="Arial"/>
                <w:b/>
                <w:sz w:val="22"/>
              </w:rPr>
            </w:pP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sz w:val="22"/>
              </w:rPr>
            </w:pPr>
            <w:r w:rsidRPr="003162D3">
              <w:rPr>
                <w:rFonts w:ascii="Arial" w:hAnsi="Arial"/>
                <w:sz w:val="20"/>
              </w:rPr>
              <w:t>Treat customers’ homes as thoughtfully as your own using dust sheets and offering assistance where required, keep the work area clean &amp; tidy at the end of each day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sz w:val="22"/>
              </w:rPr>
            </w:pPr>
            <w:r w:rsidRPr="003162D3">
              <w:rPr>
                <w:rFonts w:ascii="Arial" w:hAnsi="Arial"/>
                <w:sz w:val="20"/>
              </w:rPr>
              <w:t>Respect the customer’s home (inside &amp; out) by not using their facilities, smoking, playing music, eating, using inappropriate language, using mobile phones or other unacceptable behaviour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sz w:val="22"/>
              </w:rPr>
            </w:pPr>
            <w:r w:rsidRPr="003162D3">
              <w:rPr>
                <w:rFonts w:ascii="Arial" w:hAnsi="Arial"/>
                <w:sz w:val="20"/>
              </w:rPr>
              <w:t>Make use of our own staff facilities – provided for staff use and welfare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sz w:val="22"/>
              </w:rPr>
            </w:pPr>
            <w:r w:rsidRPr="003162D3">
              <w:rPr>
                <w:rFonts w:ascii="Arial" w:hAnsi="Arial"/>
                <w:sz w:val="20"/>
              </w:rPr>
              <w:t>Work to standard hours and maintain security of our customers’ homes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sz w:val="22"/>
              </w:rPr>
            </w:pPr>
            <w:r w:rsidRPr="003162D3">
              <w:rPr>
                <w:rFonts w:ascii="Arial" w:hAnsi="Arial"/>
                <w:sz w:val="20"/>
              </w:rPr>
              <w:t xml:space="preserve">Reconnect mains services and reposition appliances </w:t>
            </w:r>
          </w:p>
          <w:p w:rsidR="00EF766B" w:rsidRPr="003162D3" w:rsidRDefault="00EF766B" w:rsidP="004D011A">
            <w:pPr>
              <w:spacing w:line="276" w:lineRule="auto"/>
              <w:rPr>
                <w:rFonts w:ascii="Arial" w:hAnsi="Arial"/>
                <w:sz w:val="22"/>
              </w:rPr>
            </w:pPr>
          </w:p>
          <w:p w:rsidR="00EF766B" w:rsidRPr="003162D3" w:rsidRDefault="00EF766B" w:rsidP="004D011A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 w:rsidRPr="003162D3">
              <w:rPr>
                <w:rFonts w:ascii="Arial" w:hAnsi="Arial"/>
                <w:b/>
                <w:sz w:val="22"/>
              </w:rPr>
              <w:t>Communication with our customers</w:t>
            </w:r>
          </w:p>
          <w:p w:rsidR="00EF766B" w:rsidRPr="003162D3" w:rsidRDefault="00EF766B" w:rsidP="004D011A">
            <w:pPr>
              <w:spacing w:line="276" w:lineRule="auto"/>
              <w:rPr>
                <w:rFonts w:ascii="Arial" w:hAnsi="Arial"/>
                <w:b/>
                <w:sz w:val="22"/>
              </w:rPr>
            </w:pP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4"/>
              </w:numPr>
              <w:spacing w:line="276" w:lineRule="auto"/>
              <w:contextualSpacing/>
              <w:rPr>
                <w:rFonts w:ascii="Arial" w:hAnsi="Arial"/>
                <w:sz w:val="22"/>
              </w:rPr>
            </w:pPr>
            <w:r w:rsidRPr="003162D3">
              <w:rPr>
                <w:rFonts w:ascii="Arial" w:hAnsi="Arial"/>
                <w:sz w:val="20"/>
              </w:rPr>
              <w:t>Be friendly, clear and concise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4"/>
              </w:numPr>
              <w:spacing w:line="276" w:lineRule="auto"/>
              <w:contextualSpacing/>
              <w:rPr>
                <w:rFonts w:ascii="Arial" w:hAnsi="Arial"/>
                <w:sz w:val="22"/>
              </w:rPr>
            </w:pPr>
            <w:r w:rsidRPr="003162D3">
              <w:rPr>
                <w:rFonts w:ascii="Arial" w:hAnsi="Arial"/>
                <w:sz w:val="20"/>
              </w:rPr>
              <w:t>Keep customer informed of what, when and where improvements or repair work need to be carried out before and throughout the work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4"/>
              </w:numPr>
              <w:spacing w:line="276" w:lineRule="auto"/>
              <w:contextualSpacing/>
              <w:rPr>
                <w:rFonts w:ascii="Arial" w:hAnsi="Arial"/>
                <w:sz w:val="22"/>
              </w:rPr>
            </w:pPr>
            <w:r w:rsidRPr="003162D3">
              <w:rPr>
                <w:rFonts w:ascii="Arial" w:hAnsi="Arial"/>
                <w:sz w:val="20"/>
              </w:rPr>
              <w:t>Listen to what customers have to say and act upon it as appropriate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4"/>
              </w:numPr>
              <w:spacing w:line="276" w:lineRule="auto"/>
              <w:contextualSpacing/>
              <w:rPr>
                <w:rFonts w:ascii="Arial" w:hAnsi="Arial"/>
                <w:sz w:val="22"/>
              </w:rPr>
            </w:pPr>
            <w:r w:rsidRPr="003162D3">
              <w:rPr>
                <w:rFonts w:ascii="Arial" w:hAnsi="Arial"/>
                <w:sz w:val="20"/>
              </w:rPr>
              <w:t>Confirm with customers that their work has been completed to their satisfaction with any outstanding issues rectified promptly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4"/>
              </w:numPr>
              <w:spacing w:line="276" w:lineRule="auto"/>
              <w:contextualSpacing/>
              <w:rPr>
                <w:rFonts w:ascii="Arial" w:hAnsi="Arial"/>
                <w:sz w:val="22"/>
              </w:rPr>
            </w:pPr>
            <w:r w:rsidRPr="003162D3">
              <w:rPr>
                <w:rFonts w:ascii="Arial" w:hAnsi="Arial"/>
                <w:sz w:val="20"/>
              </w:rPr>
              <w:t>Adhere to Gentoo’s published complaints procedure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4"/>
              </w:numPr>
              <w:spacing w:line="276" w:lineRule="auto"/>
              <w:contextualSpacing/>
              <w:rPr>
                <w:rFonts w:ascii="Arial" w:hAnsi="Arial"/>
              </w:rPr>
            </w:pPr>
            <w:r w:rsidRPr="003162D3">
              <w:rPr>
                <w:rFonts w:ascii="Arial" w:hAnsi="Arial"/>
                <w:sz w:val="20"/>
              </w:rPr>
              <w:t>Always inform the customer if any timescales alter</w:t>
            </w:r>
          </w:p>
        </w:tc>
        <w:tc>
          <w:tcPr>
            <w:tcW w:w="425" w:type="dxa"/>
          </w:tcPr>
          <w:p w:rsidR="00EF766B" w:rsidRPr="003162D3" w:rsidRDefault="00EF766B" w:rsidP="004D011A">
            <w:pPr>
              <w:rPr>
                <w:rFonts w:ascii="Arial" w:hAnsi="Arial"/>
              </w:rPr>
            </w:pPr>
          </w:p>
        </w:tc>
        <w:tc>
          <w:tcPr>
            <w:tcW w:w="4678" w:type="dxa"/>
          </w:tcPr>
          <w:p w:rsidR="00EF766B" w:rsidRPr="003162D3" w:rsidRDefault="00EF766B" w:rsidP="004D011A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 w:rsidRPr="003162D3">
              <w:rPr>
                <w:rFonts w:ascii="Arial" w:hAnsi="Arial"/>
                <w:b/>
                <w:sz w:val="22"/>
              </w:rPr>
              <w:t>Safe and Tidy Working</w:t>
            </w:r>
          </w:p>
          <w:p w:rsidR="00EF766B" w:rsidRPr="003162D3" w:rsidRDefault="00EF766B" w:rsidP="004D011A">
            <w:pPr>
              <w:spacing w:line="276" w:lineRule="auto"/>
              <w:rPr>
                <w:rFonts w:ascii="Arial" w:hAnsi="Arial"/>
                <w:b/>
                <w:sz w:val="22"/>
              </w:rPr>
            </w:pP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5"/>
              </w:numPr>
              <w:spacing w:line="276" w:lineRule="auto"/>
              <w:contextualSpacing/>
              <w:rPr>
                <w:rFonts w:ascii="Arial" w:hAnsi="Arial"/>
                <w:sz w:val="20"/>
              </w:rPr>
            </w:pPr>
            <w:r w:rsidRPr="003162D3">
              <w:rPr>
                <w:rFonts w:ascii="Arial" w:hAnsi="Arial"/>
                <w:sz w:val="20"/>
              </w:rPr>
              <w:t>Following good health and safety practice, through identification of hazards, correct storage of equipment and materials, clearing debris and general safe working procedures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5"/>
              </w:numPr>
              <w:spacing w:line="276" w:lineRule="auto"/>
              <w:contextualSpacing/>
              <w:rPr>
                <w:rFonts w:ascii="Arial" w:hAnsi="Arial"/>
                <w:sz w:val="20"/>
              </w:rPr>
            </w:pPr>
            <w:r w:rsidRPr="003162D3">
              <w:rPr>
                <w:rFonts w:ascii="Arial" w:hAnsi="Arial"/>
                <w:sz w:val="20"/>
              </w:rPr>
              <w:t>Be considerate to our customers and the environment when parking vehicles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5"/>
              </w:numPr>
              <w:spacing w:line="276" w:lineRule="auto"/>
              <w:contextualSpacing/>
              <w:rPr>
                <w:rFonts w:ascii="Arial" w:hAnsi="Arial"/>
                <w:sz w:val="20"/>
              </w:rPr>
            </w:pPr>
            <w:r w:rsidRPr="003162D3">
              <w:rPr>
                <w:rFonts w:ascii="Arial" w:hAnsi="Arial"/>
                <w:sz w:val="20"/>
              </w:rPr>
              <w:t>Communicate and reinforce the Code of Conduct to the whole site team, including Sub-Contractors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5"/>
              </w:numPr>
              <w:spacing w:line="276" w:lineRule="auto"/>
              <w:contextualSpacing/>
              <w:rPr>
                <w:rFonts w:ascii="Arial" w:hAnsi="Arial"/>
              </w:rPr>
            </w:pPr>
            <w:r w:rsidRPr="003162D3">
              <w:rPr>
                <w:rFonts w:ascii="Arial" w:hAnsi="Arial"/>
                <w:sz w:val="20"/>
              </w:rPr>
              <w:t xml:space="preserve">Check finished work for cleanliness and explain how to use new installations upon completion </w:t>
            </w:r>
          </w:p>
          <w:p w:rsidR="00EF766B" w:rsidRPr="003162D3" w:rsidRDefault="00EF766B" w:rsidP="004D011A">
            <w:pPr>
              <w:spacing w:line="276" w:lineRule="auto"/>
              <w:rPr>
                <w:rFonts w:ascii="Arial" w:hAnsi="Arial"/>
              </w:rPr>
            </w:pPr>
          </w:p>
          <w:p w:rsidR="00EF766B" w:rsidRPr="003162D3" w:rsidRDefault="00EF766B" w:rsidP="004D011A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 w:rsidRPr="003162D3">
              <w:rPr>
                <w:rFonts w:ascii="Arial" w:hAnsi="Arial"/>
                <w:b/>
                <w:sz w:val="22"/>
              </w:rPr>
              <w:t xml:space="preserve">As a contractor we will </w:t>
            </w:r>
          </w:p>
          <w:p w:rsidR="00EF766B" w:rsidRPr="003162D3" w:rsidRDefault="00EF766B" w:rsidP="004D011A">
            <w:pPr>
              <w:spacing w:line="276" w:lineRule="auto"/>
              <w:rPr>
                <w:rFonts w:ascii="Arial" w:hAnsi="Arial"/>
                <w:b/>
              </w:rPr>
            </w:pP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/>
              <w:rPr>
                <w:rFonts w:ascii="Arial" w:hAnsi="Arial"/>
                <w:b/>
                <w:sz w:val="20"/>
              </w:rPr>
            </w:pPr>
            <w:r w:rsidRPr="003162D3">
              <w:rPr>
                <w:rFonts w:ascii="Arial" w:hAnsi="Arial"/>
                <w:sz w:val="20"/>
              </w:rPr>
              <w:t>Act in a positive, friendly and professional manner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/>
              <w:rPr>
                <w:rFonts w:ascii="Arial" w:hAnsi="Arial"/>
                <w:b/>
                <w:sz w:val="20"/>
              </w:rPr>
            </w:pPr>
            <w:r w:rsidRPr="003162D3">
              <w:rPr>
                <w:rFonts w:ascii="Arial" w:hAnsi="Arial"/>
                <w:sz w:val="20"/>
              </w:rPr>
              <w:t>Go that extra mile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/>
              <w:rPr>
                <w:rFonts w:ascii="Arial" w:hAnsi="Arial"/>
                <w:b/>
                <w:sz w:val="20"/>
              </w:rPr>
            </w:pPr>
            <w:r w:rsidRPr="003162D3">
              <w:rPr>
                <w:rFonts w:ascii="Arial" w:hAnsi="Arial"/>
                <w:sz w:val="20"/>
              </w:rPr>
              <w:t>Get it right first time, every time, to the highest quality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/>
              <w:rPr>
                <w:rFonts w:ascii="Arial" w:hAnsi="Arial"/>
                <w:b/>
                <w:sz w:val="20"/>
              </w:rPr>
            </w:pPr>
            <w:r w:rsidRPr="003162D3">
              <w:rPr>
                <w:rFonts w:ascii="Arial" w:hAnsi="Arial"/>
                <w:sz w:val="20"/>
              </w:rPr>
              <w:t>Deliver excellence as a team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/>
              <w:rPr>
                <w:rFonts w:ascii="Arial" w:hAnsi="Arial"/>
                <w:b/>
                <w:sz w:val="20"/>
              </w:rPr>
            </w:pPr>
            <w:r w:rsidRPr="003162D3">
              <w:rPr>
                <w:rFonts w:ascii="Arial" w:hAnsi="Arial"/>
                <w:sz w:val="20"/>
              </w:rPr>
              <w:t>Keep promises and appointments with customers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/>
              <w:rPr>
                <w:rFonts w:ascii="Arial" w:hAnsi="Arial"/>
                <w:b/>
                <w:sz w:val="20"/>
              </w:rPr>
            </w:pPr>
            <w:r w:rsidRPr="003162D3">
              <w:rPr>
                <w:rFonts w:ascii="Arial" w:hAnsi="Arial"/>
                <w:sz w:val="20"/>
              </w:rPr>
              <w:t>Treat customers’ homes like our own</w:t>
            </w:r>
          </w:p>
          <w:p w:rsidR="00EF766B" w:rsidRPr="003162D3" w:rsidRDefault="00EF766B" w:rsidP="00EF766B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/>
              <w:rPr>
                <w:rFonts w:ascii="Arial" w:hAnsi="Arial"/>
                <w:b/>
              </w:rPr>
            </w:pPr>
            <w:r w:rsidRPr="003162D3">
              <w:rPr>
                <w:rFonts w:ascii="Arial" w:hAnsi="Arial"/>
                <w:sz w:val="20"/>
              </w:rPr>
              <w:t>Reinforce and strengthen the Gentoo Brand</w:t>
            </w:r>
          </w:p>
        </w:tc>
      </w:tr>
    </w:tbl>
    <w:p w:rsidR="00EF766B" w:rsidRPr="003162D3" w:rsidRDefault="00EF766B" w:rsidP="00EF766B">
      <w:pPr>
        <w:rPr>
          <w:rFonts w:ascii="Arial" w:hAnsi="Arial"/>
        </w:rPr>
      </w:pPr>
    </w:p>
    <w:p w:rsidR="00EF766B" w:rsidRDefault="00EF766B" w:rsidP="00EF766B">
      <w:pPr>
        <w:ind w:left="-630"/>
        <w:rPr>
          <w:rFonts w:ascii="Arial" w:hAnsi="Arial"/>
          <w:sz w:val="20"/>
          <w:szCs w:val="20"/>
        </w:rPr>
      </w:pPr>
      <w:r w:rsidRPr="003162D3">
        <w:rPr>
          <w:rFonts w:ascii="Arial" w:hAnsi="Arial"/>
          <w:sz w:val="20"/>
          <w:szCs w:val="20"/>
        </w:rPr>
        <w:t xml:space="preserve">Please confirm you have read and understood and will comply with these requirements  </w:t>
      </w:r>
    </w:p>
    <w:p w:rsidR="00EF766B" w:rsidRDefault="00EF766B" w:rsidP="00EF766B">
      <w:pPr>
        <w:ind w:left="-630"/>
        <w:rPr>
          <w:rFonts w:ascii="Arial" w:hAnsi="Arial"/>
          <w:sz w:val="20"/>
          <w:szCs w:val="20"/>
        </w:rPr>
      </w:pPr>
    </w:p>
    <w:p w:rsidR="00503F58" w:rsidRPr="00ED52E9" w:rsidRDefault="00ED52E9" w:rsidP="00ED52E9">
      <w:pPr>
        <w:ind w:left="-630"/>
        <w:rPr>
          <w:rFonts w:ascii="Arial" w:hAnsi="Arial" w:cs="Arial"/>
          <w:b/>
          <w:bCs/>
          <w:u w:val="single"/>
        </w:rPr>
      </w:pPr>
      <w:r>
        <w:rPr>
          <w:rFonts w:ascii="Arial" w:hAnsi="Arial"/>
          <w:noProof/>
          <w:sz w:val="20"/>
          <w:szCs w:val="20"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27" type="#_x0000_t202" style="position:absolute;left:0;text-align:left;margin-left:35.95pt;margin-top:.1pt;width:18.75pt;height:18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">
            <v:textbox style="mso-next-textbox:#Text Box 17">
              <w:txbxContent>
                <w:p w:rsidR="00EF766B" w:rsidRDefault="00EF766B" w:rsidP="00EF766B"/>
              </w:txbxContent>
            </v:textbox>
          </v:shape>
        </w:pict>
      </w:r>
      <w:r>
        <w:rPr>
          <w:rFonts w:ascii="Arial" w:hAnsi="Arial" w:cs="Arial"/>
          <w:b/>
          <w:bCs/>
          <w:noProof/>
          <w:u w:val="single"/>
          <w:lang w:eastAsia="en-GB"/>
        </w:rPr>
        <w:pict>
          <v:shape id="Text Box 16" o:spid="_x0000_s1026" type="#_x0000_t202" style="position:absolute;left:0;text-align:left;margin-left:-6.8pt;margin-top:.1pt;width:18.75pt;height:18.7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">
            <v:textbox style="mso-next-textbox:#Text Box 16">
              <w:txbxContent>
                <w:p w:rsidR="00EF766B" w:rsidRDefault="00EF766B" w:rsidP="00EF766B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47625" cy="47625"/>
                        <wp:effectExtent l="0" t="0" r="9525" b="9525"/>
                        <wp:docPr id="2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45720" cy="45720"/>
                        <wp:effectExtent l="19050" t="0" r="0" b="0"/>
                        <wp:docPr id="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" cy="45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F766B" w:rsidRPr="003162D3">
        <w:rPr>
          <w:rFonts w:ascii="Arial" w:hAnsi="Arial"/>
          <w:sz w:val="20"/>
          <w:szCs w:val="20"/>
        </w:rPr>
        <w:t xml:space="preserve">YES </w:t>
      </w:r>
      <w:r w:rsidR="00EF766B" w:rsidRPr="003162D3">
        <w:rPr>
          <w:rFonts w:ascii="Arial" w:hAnsi="Arial"/>
          <w:sz w:val="20"/>
          <w:szCs w:val="20"/>
        </w:rPr>
        <w:tab/>
        <w:t xml:space="preserve">     NO</w:t>
      </w:r>
    </w:p>
    <w:sectPr w:rsidR="00503F58" w:rsidRPr="00ED52E9" w:rsidSect="00503F5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CF5" w:rsidRDefault="006E5CF5" w:rsidP="00A32CD3">
      <w:r>
        <w:separator/>
      </w:r>
    </w:p>
  </w:endnote>
  <w:endnote w:type="continuationSeparator" w:id="0">
    <w:p w:rsidR="006E5CF5" w:rsidRDefault="006E5CF5" w:rsidP="00A32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CF5" w:rsidRDefault="006E5CF5" w:rsidP="00A32CD3">
      <w:r>
        <w:separator/>
      </w:r>
    </w:p>
  </w:footnote>
  <w:footnote w:type="continuationSeparator" w:id="0">
    <w:p w:rsidR="006E5CF5" w:rsidRDefault="006E5CF5" w:rsidP="00A32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.5pt;height:19.5pt;visibility:visible;mso-wrap-style:square" o:bullet="t">
        <v:imagedata r:id="rId1" o:title=""/>
      </v:shape>
    </w:pict>
  </w:numPicBullet>
  <w:abstractNum w:abstractNumId="0" w15:restartNumberingAfterBreak="0">
    <w:nsid w:val="1E7B0B21"/>
    <w:multiLevelType w:val="hybridMultilevel"/>
    <w:tmpl w:val="66F8D288"/>
    <w:lvl w:ilvl="0" w:tplc="41C821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671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9226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EC61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EA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445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3E1C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FCEB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86B0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48072F9"/>
    <w:multiLevelType w:val="hybridMultilevel"/>
    <w:tmpl w:val="05E2F556"/>
    <w:lvl w:ilvl="0" w:tplc="06D6AE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47783"/>
    <w:multiLevelType w:val="hybridMultilevel"/>
    <w:tmpl w:val="4448DB6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B0EB6"/>
    <w:multiLevelType w:val="hybridMultilevel"/>
    <w:tmpl w:val="14EAC15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E4A44"/>
    <w:multiLevelType w:val="hybridMultilevel"/>
    <w:tmpl w:val="16B2FE3C"/>
    <w:lvl w:ilvl="0" w:tplc="06D6AE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1A7576"/>
    <w:multiLevelType w:val="hybridMultilevel"/>
    <w:tmpl w:val="0F407F1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BE1339"/>
    <w:multiLevelType w:val="hybridMultilevel"/>
    <w:tmpl w:val="4984C3C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766B"/>
    <w:rsid w:val="00000DBE"/>
    <w:rsid w:val="00003C31"/>
    <w:rsid w:val="0002023D"/>
    <w:rsid w:val="00040E5E"/>
    <w:rsid w:val="000420E6"/>
    <w:rsid w:val="00044022"/>
    <w:rsid w:val="00045095"/>
    <w:rsid w:val="00047428"/>
    <w:rsid w:val="00047E3D"/>
    <w:rsid w:val="0005598D"/>
    <w:rsid w:val="00062743"/>
    <w:rsid w:val="00071DD1"/>
    <w:rsid w:val="000737DD"/>
    <w:rsid w:val="0007628F"/>
    <w:rsid w:val="00076F5B"/>
    <w:rsid w:val="00077F31"/>
    <w:rsid w:val="00085FA8"/>
    <w:rsid w:val="000860E1"/>
    <w:rsid w:val="000875DD"/>
    <w:rsid w:val="00087ABD"/>
    <w:rsid w:val="000940A0"/>
    <w:rsid w:val="00094582"/>
    <w:rsid w:val="000949C2"/>
    <w:rsid w:val="000B08F0"/>
    <w:rsid w:val="000C04FF"/>
    <w:rsid w:val="000C49D9"/>
    <w:rsid w:val="000C54A3"/>
    <w:rsid w:val="000D0B36"/>
    <w:rsid w:val="000D218A"/>
    <w:rsid w:val="000D2239"/>
    <w:rsid w:val="000D355C"/>
    <w:rsid w:val="000D7687"/>
    <w:rsid w:val="000D76BA"/>
    <w:rsid w:val="000E0164"/>
    <w:rsid w:val="000E03E7"/>
    <w:rsid w:val="000E262E"/>
    <w:rsid w:val="000E31BF"/>
    <w:rsid w:val="000E618E"/>
    <w:rsid w:val="000E7A33"/>
    <w:rsid w:val="000F1C1D"/>
    <w:rsid w:val="000F2FBD"/>
    <w:rsid w:val="000F6469"/>
    <w:rsid w:val="00104E7C"/>
    <w:rsid w:val="00105F9C"/>
    <w:rsid w:val="00110C1E"/>
    <w:rsid w:val="00113CF2"/>
    <w:rsid w:val="0012498D"/>
    <w:rsid w:val="001311E6"/>
    <w:rsid w:val="00133E6F"/>
    <w:rsid w:val="00135D10"/>
    <w:rsid w:val="0013701F"/>
    <w:rsid w:val="0014226E"/>
    <w:rsid w:val="00142DE5"/>
    <w:rsid w:val="00154CF8"/>
    <w:rsid w:val="001564F6"/>
    <w:rsid w:val="001572CA"/>
    <w:rsid w:val="00161BDA"/>
    <w:rsid w:val="001630A1"/>
    <w:rsid w:val="00166F86"/>
    <w:rsid w:val="001700D6"/>
    <w:rsid w:val="001735A9"/>
    <w:rsid w:val="00182469"/>
    <w:rsid w:val="00183F9A"/>
    <w:rsid w:val="001858D7"/>
    <w:rsid w:val="0018604D"/>
    <w:rsid w:val="001920A4"/>
    <w:rsid w:val="0019503D"/>
    <w:rsid w:val="00196C1A"/>
    <w:rsid w:val="001A23ED"/>
    <w:rsid w:val="001B72FB"/>
    <w:rsid w:val="001C22AD"/>
    <w:rsid w:val="001C71A9"/>
    <w:rsid w:val="001D5193"/>
    <w:rsid w:val="001E6D08"/>
    <w:rsid w:val="001F1209"/>
    <w:rsid w:val="001F5D8A"/>
    <w:rsid w:val="001F63BF"/>
    <w:rsid w:val="002039A4"/>
    <w:rsid w:val="00205292"/>
    <w:rsid w:val="00206D1A"/>
    <w:rsid w:val="00214D69"/>
    <w:rsid w:val="00220C3F"/>
    <w:rsid w:val="00221606"/>
    <w:rsid w:val="00225956"/>
    <w:rsid w:val="002425BB"/>
    <w:rsid w:val="00245D7C"/>
    <w:rsid w:val="0025105C"/>
    <w:rsid w:val="002511DF"/>
    <w:rsid w:val="002556F3"/>
    <w:rsid w:val="00270FC6"/>
    <w:rsid w:val="00280795"/>
    <w:rsid w:val="002808E0"/>
    <w:rsid w:val="00282E19"/>
    <w:rsid w:val="00287B24"/>
    <w:rsid w:val="00297C12"/>
    <w:rsid w:val="002A1995"/>
    <w:rsid w:val="002A5B58"/>
    <w:rsid w:val="002B742E"/>
    <w:rsid w:val="002B74A9"/>
    <w:rsid w:val="002C2B8E"/>
    <w:rsid w:val="002C4714"/>
    <w:rsid w:val="002D6893"/>
    <w:rsid w:val="002D6F0E"/>
    <w:rsid w:val="002D7C5B"/>
    <w:rsid w:val="002F0BD6"/>
    <w:rsid w:val="002F0BD8"/>
    <w:rsid w:val="002F2F19"/>
    <w:rsid w:val="002F3493"/>
    <w:rsid w:val="002F4AFE"/>
    <w:rsid w:val="002F4DDC"/>
    <w:rsid w:val="00302C74"/>
    <w:rsid w:val="003070F4"/>
    <w:rsid w:val="00311AF6"/>
    <w:rsid w:val="003214E5"/>
    <w:rsid w:val="00326E1C"/>
    <w:rsid w:val="003339B7"/>
    <w:rsid w:val="00334130"/>
    <w:rsid w:val="003357FC"/>
    <w:rsid w:val="003411CE"/>
    <w:rsid w:val="00344511"/>
    <w:rsid w:val="00345C11"/>
    <w:rsid w:val="00361FBF"/>
    <w:rsid w:val="003630C4"/>
    <w:rsid w:val="00372D03"/>
    <w:rsid w:val="003738A8"/>
    <w:rsid w:val="003819AD"/>
    <w:rsid w:val="00386DE5"/>
    <w:rsid w:val="00392BDE"/>
    <w:rsid w:val="00394274"/>
    <w:rsid w:val="00395C3C"/>
    <w:rsid w:val="00397FE0"/>
    <w:rsid w:val="003A6FFC"/>
    <w:rsid w:val="003A70D7"/>
    <w:rsid w:val="003B10FB"/>
    <w:rsid w:val="003B22EC"/>
    <w:rsid w:val="003B7C8A"/>
    <w:rsid w:val="003C1025"/>
    <w:rsid w:val="003E0ABE"/>
    <w:rsid w:val="003E3418"/>
    <w:rsid w:val="003F4300"/>
    <w:rsid w:val="003F4B4A"/>
    <w:rsid w:val="003F4FF5"/>
    <w:rsid w:val="00400968"/>
    <w:rsid w:val="00410E87"/>
    <w:rsid w:val="00412432"/>
    <w:rsid w:val="00417D9B"/>
    <w:rsid w:val="0042297F"/>
    <w:rsid w:val="00425DE7"/>
    <w:rsid w:val="0043061B"/>
    <w:rsid w:val="004354B1"/>
    <w:rsid w:val="00442A54"/>
    <w:rsid w:val="004469F8"/>
    <w:rsid w:val="00447649"/>
    <w:rsid w:val="00450CCF"/>
    <w:rsid w:val="00452F0A"/>
    <w:rsid w:val="0045358F"/>
    <w:rsid w:val="0046773A"/>
    <w:rsid w:val="004738AF"/>
    <w:rsid w:val="00475AA9"/>
    <w:rsid w:val="004765BD"/>
    <w:rsid w:val="004805BA"/>
    <w:rsid w:val="004823EF"/>
    <w:rsid w:val="00483367"/>
    <w:rsid w:val="00484196"/>
    <w:rsid w:val="0049051A"/>
    <w:rsid w:val="00495826"/>
    <w:rsid w:val="00497B3E"/>
    <w:rsid w:val="004A3226"/>
    <w:rsid w:val="004B6533"/>
    <w:rsid w:val="004C7BFB"/>
    <w:rsid w:val="004D2B68"/>
    <w:rsid w:val="004D53CB"/>
    <w:rsid w:val="004D5495"/>
    <w:rsid w:val="004E25B9"/>
    <w:rsid w:val="004F0532"/>
    <w:rsid w:val="004F0B5F"/>
    <w:rsid w:val="004F34C0"/>
    <w:rsid w:val="004F4E81"/>
    <w:rsid w:val="004F7449"/>
    <w:rsid w:val="00503F58"/>
    <w:rsid w:val="005118D6"/>
    <w:rsid w:val="005220EB"/>
    <w:rsid w:val="00531499"/>
    <w:rsid w:val="00534DD0"/>
    <w:rsid w:val="005546D8"/>
    <w:rsid w:val="005602A7"/>
    <w:rsid w:val="00563EF1"/>
    <w:rsid w:val="00565382"/>
    <w:rsid w:val="0057206D"/>
    <w:rsid w:val="0057213D"/>
    <w:rsid w:val="0057228F"/>
    <w:rsid w:val="00574434"/>
    <w:rsid w:val="0058164F"/>
    <w:rsid w:val="005854AE"/>
    <w:rsid w:val="00587DB5"/>
    <w:rsid w:val="00590AC2"/>
    <w:rsid w:val="0059631C"/>
    <w:rsid w:val="00597C92"/>
    <w:rsid w:val="005A265C"/>
    <w:rsid w:val="005A581F"/>
    <w:rsid w:val="005B3A1A"/>
    <w:rsid w:val="005B4346"/>
    <w:rsid w:val="005B6ACC"/>
    <w:rsid w:val="005C2170"/>
    <w:rsid w:val="005C23EB"/>
    <w:rsid w:val="005D2B14"/>
    <w:rsid w:val="005E1C72"/>
    <w:rsid w:val="005E6B01"/>
    <w:rsid w:val="005F052A"/>
    <w:rsid w:val="005F0B7F"/>
    <w:rsid w:val="005F5B26"/>
    <w:rsid w:val="00612502"/>
    <w:rsid w:val="00613DD8"/>
    <w:rsid w:val="00615084"/>
    <w:rsid w:val="00616255"/>
    <w:rsid w:val="0061648D"/>
    <w:rsid w:val="00641002"/>
    <w:rsid w:val="00644B3F"/>
    <w:rsid w:val="0066281D"/>
    <w:rsid w:val="00664EA1"/>
    <w:rsid w:val="00675872"/>
    <w:rsid w:val="00680BB0"/>
    <w:rsid w:val="0068121F"/>
    <w:rsid w:val="006868AE"/>
    <w:rsid w:val="0069041B"/>
    <w:rsid w:val="00691B73"/>
    <w:rsid w:val="00696B9F"/>
    <w:rsid w:val="006A2285"/>
    <w:rsid w:val="006A35E1"/>
    <w:rsid w:val="006A3C50"/>
    <w:rsid w:val="006B0160"/>
    <w:rsid w:val="006B1ED3"/>
    <w:rsid w:val="006B3108"/>
    <w:rsid w:val="006B372E"/>
    <w:rsid w:val="006B4048"/>
    <w:rsid w:val="006B4DE8"/>
    <w:rsid w:val="006C0890"/>
    <w:rsid w:val="006C1885"/>
    <w:rsid w:val="006C275D"/>
    <w:rsid w:val="006C5434"/>
    <w:rsid w:val="006D3167"/>
    <w:rsid w:val="006D5D1C"/>
    <w:rsid w:val="006E2910"/>
    <w:rsid w:val="006E3883"/>
    <w:rsid w:val="006E3B3C"/>
    <w:rsid w:val="006E5CF5"/>
    <w:rsid w:val="006F12BD"/>
    <w:rsid w:val="006F7BE1"/>
    <w:rsid w:val="00703A0C"/>
    <w:rsid w:val="0070566E"/>
    <w:rsid w:val="00705B05"/>
    <w:rsid w:val="00707DF8"/>
    <w:rsid w:val="00712368"/>
    <w:rsid w:val="00712BFE"/>
    <w:rsid w:val="00721C7B"/>
    <w:rsid w:val="00740203"/>
    <w:rsid w:val="00740484"/>
    <w:rsid w:val="007407CF"/>
    <w:rsid w:val="00743726"/>
    <w:rsid w:val="00755FD3"/>
    <w:rsid w:val="00756712"/>
    <w:rsid w:val="00756B3F"/>
    <w:rsid w:val="00757E90"/>
    <w:rsid w:val="00760873"/>
    <w:rsid w:val="007653AD"/>
    <w:rsid w:val="00767967"/>
    <w:rsid w:val="007709C3"/>
    <w:rsid w:val="00780BEA"/>
    <w:rsid w:val="00780E27"/>
    <w:rsid w:val="00793E36"/>
    <w:rsid w:val="00795BD9"/>
    <w:rsid w:val="007975D2"/>
    <w:rsid w:val="007A4152"/>
    <w:rsid w:val="007A5A6E"/>
    <w:rsid w:val="007B3628"/>
    <w:rsid w:val="007C0685"/>
    <w:rsid w:val="007C13DB"/>
    <w:rsid w:val="007C3BDB"/>
    <w:rsid w:val="007C680F"/>
    <w:rsid w:val="007D1A80"/>
    <w:rsid w:val="007D4E1E"/>
    <w:rsid w:val="007E463C"/>
    <w:rsid w:val="007E60F4"/>
    <w:rsid w:val="007F19A9"/>
    <w:rsid w:val="007F6DC3"/>
    <w:rsid w:val="008012B9"/>
    <w:rsid w:val="00804870"/>
    <w:rsid w:val="0080744C"/>
    <w:rsid w:val="008173C6"/>
    <w:rsid w:val="0083442F"/>
    <w:rsid w:val="00835238"/>
    <w:rsid w:val="00842E19"/>
    <w:rsid w:val="008568BD"/>
    <w:rsid w:val="00857D77"/>
    <w:rsid w:val="0086108B"/>
    <w:rsid w:val="008612EF"/>
    <w:rsid w:val="00862E54"/>
    <w:rsid w:val="00864A70"/>
    <w:rsid w:val="00872045"/>
    <w:rsid w:val="00885B87"/>
    <w:rsid w:val="00886BB6"/>
    <w:rsid w:val="0088713B"/>
    <w:rsid w:val="008902A3"/>
    <w:rsid w:val="00890743"/>
    <w:rsid w:val="008914E5"/>
    <w:rsid w:val="0089172C"/>
    <w:rsid w:val="0089376D"/>
    <w:rsid w:val="008941B2"/>
    <w:rsid w:val="008A2A08"/>
    <w:rsid w:val="008A5B10"/>
    <w:rsid w:val="008B1BE3"/>
    <w:rsid w:val="008E353E"/>
    <w:rsid w:val="008F07FF"/>
    <w:rsid w:val="0090550C"/>
    <w:rsid w:val="0090553A"/>
    <w:rsid w:val="009064B7"/>
    <w:rsid w:val="009112AE"/>
    <w:rsid w:val="00913C23"/>
    <w:rsid w:val="00917D7C"/>
    <w:rsid w:val="0092332B"/>
    <w:rsid w:val="00940D55"/>
    <w:rsid w:val="0094546C"/>
    <w:rsid w:val="009461CB"/>
    <w:rsid w:val="00947EC5"/>
    <w:rsid w:val="00951689"/>
    <w:rsid w:val="00952E9C"/>
    <w:rsid w:val="00953F38"/>
    <w:rsid w:val="0095435A"/>
    <w:rsid w:val="0095489F"/>
    <w:rsid w:val="00955006"/>
    <w:rsid w:val="00955224"/>
    <w:rsid w:val="00955EF4"/>
    <w:rsid w:val="009616A4"/>
    <w:rsid w:val="00966B1E"/>
    <w:rsid w:val="00972665"/>
    <w:rsid w:val="009807CC"/>
    <w:rsid w:val="00992B8E"/>
    <w:rsid w:val="0099316C"/>
    <w:rsid w:val="00995522"/>
    <w:rsid w:val="009A3D99"/>
    <w:rsid w:val="009A4491"/>
    <w:rsid w:val="009B614B"/>
    <w:rsid w:val="009C32D1"/>
    <w:rsid w:val="009C5395"/>
    <w:rsid w:val="009D174C"/>
    <w:rsid w:val="009D30D3"/>
    <w:rsid w:val="009E128B"/>
    <w:rsid w:val="009E1773"/>
    <w:rsid w:val="009E3A2E"/>
    <w:rsid w:val="009E5F82"/>
    <w:rsid w:val="009F0582"/>
    <w:rsid w:val="009F460E"/>
    <w:rsid w:val="009F4687"/>
    <w:rsid w:val="009F4A11"/>
    <w:rsid w:val="00A0129F"/>
    <w:rsid w:val="00A12EBA"/>
    <w:rsid w:val="00A14C33"/>
    <w:rsid w:val="00A15A11"/>
    <w:rsid w:val="00A32CD3"/>
    <w:rsid w:val="00A349D4"/>
    <w:rsid w:val="00A37666"/>
    <w:rsid w:val="00A402A1"/>
    <w:rsid w:val="00A43254"/>
    <w:rsid w:val="00A434E3"/>
    <w:rsid w:val="00A46607"/>
    <w:rsid w:val="00A52615"/>
    <w:rsid w:val="00A606DE"/>
    <w:rsid w:val="00A62AB0"/>
    <w:rsid w:val="00A7024D"/>
    <w:rsid w:val="00A72333"/>
    <w:rsid w:val="00A736A5"/>
    <w:rsid w:val="00A90490"/>
    <w:rsid w:val="00A9717F"/>
    <w:rsid w:val="00AA5572"/>
    <w:rsid w:val="00AA5DC7"/>
    <w:rsid w:val="00AA6DD1"/>
    <w:rsid w:val="00AB1F83"/>
    <w:rsid w:val="00AB6966"/>
    <w:rsid w:val="00AB7760"/>
    <w:rsid w:val="00AC32C6"/>
    <w:rsid w:val="00AD5624"/>
    <w:rsid w:val="00AD59D6"/>
    <w:rsid w:val="00AE0902"/>
    <w:rsid w:val="00B009ED"/>
    <w:rsid w:val="00B10010"/>
    <w:rsid w:val="00B1417F"/>
    <w:rsid w:val="00B21BAF"/>
    <w:rsid w:val="00B420AA"/>
    <w:rsid w:val="00B559A0"/>
    <w:rsid w:val="00B6274B"/>
    <w:rsid w:val="00B62A53"/>
    <w:rsid w:val="00B648A8"/>
    <w:rsid w:val="00B64A7E"/>
    <w:rsid w:val="00B654CA"/>
    <w:rsid w:val="00B66F27"/>
    <w:rsid w:val="00B71D63"/>
    <w:rsid w:val="00B73824"/>
    <w:rsid w:val="00B742FB"/>
    <w:rsid w:val="00B95BB3"/>
    <w:rsid w:val="00BA07B3"/>
    <w:rsid w:val="00BA419E"/>
    <w:rsid w:val="00BA62EF"/>
    <w:rsid w:val="00BA7749"/>
    <w:rsid w:val="00BB1B4E"/>
    <w:rsid w:val="00BB39C5"/>
    <w:rsid w:val="00BB6C96"/>
    <w:rsid w:val="00BC070F"/>
    <w:rsid w:val="00BC57AB"/>
    <w:rsid w:val="00BC6962"/>
    <w:rsid w:val="00BD4121"/>
    <w:rsid w:val="00BF5FF1"/>
    <w:rsid w:val="00BF63AC"/>
    <w:rsid w:val="00BF7F5C"/>
    <w:rsid w:val="00C04071"/>
    <w:rsid w:val="00C10A86"/>
    <w:rsid w:val="00C16D32"/>
    <w:rsid w:val="00C178C0"/>
    <w:rsid w:val="00C21CCD"/>
    <w:rsid w:val="00C30CC5"/>
    <w:rsid w:val="00C450D3"/>
    <w:rsid w:val="00C5502C"/>
    <w:rsid w:val="00C56908"/>
    <w:rsid w:val="00C573B7"/>
    <w:rsid w:val="00C6114E"/>
    <w:rsid w:val="00C67C4E"/>
    <w:rsid w:val="00C83803"/>
    <w:rsid w:val="00C84038"/>
    <w:rsid w:val="00C85D4C"/>
    <w:rsid w:val="00C94A86"/>
    <w:rsid w:val="00C97C69"/>
    <w:rsid w:val="00C97FBE"/>
    <w:rsid w:val="00CA16BC"/>
    <w:rsid w:val="00CA38EF"/>
    <w:rsid w:val="00CD61EC"/>
    <w:rsid w:val="00CE2C57"/>
    <w:rsid w:val="00CE45F4"/>
    <w:rsid w:val="00CE77C1"/>
    <w:rsid w:val="00CF283A"/>
    <w:rsid w:val="00CF501F"/>
    <w:rsid w:val="00CF5B6C"/>
    <w:rsid w:val="00CF63CE"/>
    <w:rsid w:val="00D02568"/>
    <w:rsid w:val="00D035D7"/>
    <w:rsid w:val="00D11890"/>
    <w:rsid w:val="00D140E5"/>
    <w:rsid w:val="00D14834"/>
    <w:rsid w:val="00D15686"/>
    <w:rsid w:val="00D15B0B"/>
    <w:rsid w:val="00D21750"/>
    <w:rsid w:val="00D37117"/>
    <w:rsid w:val="00D40746"/>
    <w:rsid w:val="00D424A6"/>
    <w:rsid w:val="00D43B1A"/>
    <w:rsid w:val="00D5271E"/>
    <w:rsid w:val="00D52816"/>
    <w:rsid w:val="00D55CF9"/>
    <w:rsid w:val="00D56DC6"/>
    <w:rsid w:val="00D61657"/>
    <w:rsid w:val="00D620E1"/>
    <w:rsid w:val="00D64110"/>
    <w:rsid w:val="00D64F0B"/>
    <w:rsid w:val="00D7026F"/>
    <w:rsid w:val="00D73D04"/>
    <w:rsid w:val="00D801AC"/>
    <w:rsid w:val="00D80669"/>
    <w:rsid w:val="00D80A79"/>
    <w:rsid w:val="00D83D84"/>
    <w:rsid w:val="00D91762"/>
    <w:rsid w:val="00DA2B0A"/>
    <w:rsid w:val="00DB20E0"/>
    <w:rsid w:val="00DB4FF9"/>
    <w:rsid w:val="00DC6C78"/>
    <w:rsid w:val="00DC7EB8"/>
    <w:rsid w:val="00DD5054"/>
    <w:rsid w:val="00DD6A80"/>
    <w:rsid w:val="00DE3593"/>
    <w:rsid w:val="00DE5A8B"/>
    <w:rsid w:val="00DE6F8B"/>
    <w:rsid w:val="00DF057D"/>
    <w:rsid w:val="00DF1395"/>
    <w:rsid w:val="00DF52B0"/>
    <w:rsid w:val="00E40430"/>
    <w:rsid w:val="00E61D05"/>
    <w:rsid w:val="00E70A03"/>
    <w:rsid w:val="00E71AEE"/>
    <w:rsid w:val="00E73F3E"/>
    <w:rsid w:val="00E74AD1"/>
    <w:rsid w:val="00E75DB8"/>
    <w:rsid w:val="00E81B8A"/>
    <w:rsid w:val="00E827A9"/>
    <w:rsid w:val="00E835FF"/>
    <w:rsid w:val="00E93B3C"/>
    <w:rsid w:val="00E97FE0"/>
    <w:rsid w:val="00EA263A"/>
    <w:rsid w:val="00EB38DE"/>
    <w:rsid w:val="00EB3CB9"/>
    <w:rsid w:val="00EB7E47"/>
    <w:rsid w:val="00EC326A"/>
    <w:rsid w:val="00EC62F8"/>
    <w:rsid w:val="00ED52E9"/>
    <w:rsid w:val="00ED6E5E"/>
    <w:rsid w:val="00EE151D"/>
    <w:rsid w:val="00EF5516"/>
    <w:rsid w:val="00EF766B"/>
    <w:rsid w:val="00F00C32"/>
    <w:rsid w:val="00F11DE7"/>
    <w:rsid w:val="00F132DE"/>
    <w:rsid w:val="00F22C78"/>
    <w:rsid w:val="00F23EFD"/>
    <w:rsid w:val="00F24D20"/>
    <w:rsid w:val="00F3349A"/>
    <w:rsid w:val="00F342C8"/>
    <w:rsid w:val="00F415F3"/>
    <w:rsid w:val="00F41928"/>
    <w:rsid w:val="00F435F4"/>
    <w:rsid w:val="00F43621"/>
    <w:rsid w:val="00F44746"/>
    <w:rsid w:val="00F44ED8"/>
    <w:rsid w:val="00F51D2D"/>
    <w:rsid w:val="00F54BFF"/>
    <w:rsid w:val="00F55D95"/>
    <w:rsid w:val="00F6081D"/>
    <w:rsid w:val="00F612CF"/>
    <w:rsid w:val="00F635E9"/>
    <w:rsid w:val="00F63743"/>
    <w:rsid w:val="00F74CD3"/>
    <w:rsid w:val="00F76A0A"/>
    <w:rsid w:val="00F82A26"/>
    <w:rsid w:val="00F84A84"/>
    <w:rsid w:val="00F9775B"/>
    <w:rsid w:val="00FB12A1"/>
    <w:rsid w:val="00FB77AF"/>
    <w:rsid w:val="00FC3CB7"/>
    <w:rsid w:val="00FD123A"/>
    <w:rsid w:val="00FD1392"/>
    <w:rsid w:val="00FD79AC"/>
    <w:rsid w:val="00FE17C4"/>
    <w:rsid w:val="00FF39D9"/>
    <w:rsid w:val="00FF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5:docId w15:val="{823D4A61-0B23-4EF6-8BF0-890CC8E7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66B"/>
    <w:rPr>
      <w:rFonts w:ascii="Century Gothic" w:hAnsi="Century Gothic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F7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EF766B"/>
    <w:pPr>
      <w:ind w:left="720"/>
    </w:pPr>
  </w:style>
  <w:style w:type="paragraph" w:styleId="BalloonText">
    <w:name w:val="Balloon Text"/>
    <w:basedOn w:val="Normal"/>
    <w:link w:val="BalloonTextChar"/>
    <w:rsid w:val="00EF7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766B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32C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2CD3"/>
    <w:rPr>
      <w:rFonts w:ascii="Century Gothic" w:hAnsi="Century Gothic"/>
      <w:sz w:val="24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A32C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32CD3"/>
    <w:rPr>
      <w:rFonts w:ascii="Century Gothic" w:hAnsi="Century Gothi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E296043D</Template>
  <TotalTime>6</TotalTime>
  <Pages>2</Pages>
  <Words>359</Words>
  <Characters>2051</Characters>
  <Application>Microsoft Office Word</Application>
  <DocSecurity>0</DocSecurity>
  <Lines>17</Lines>
  <Paragraphs>4</Paragraphs>
  <ScaleCrop>false</ScaleCrop>
  <Company>Gentoo Group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joanne.gray</dc:creator>
  <cp:lastModifiedBy>David Major</cp:lastModifiedBy>
  <cp:revision>6</cp:revision>
  <cp:lastPrinted>2017-06-23T08:51:00Z</cp:lastPrinted>
  <dcterms:created xsi:type="dcterms:W3CDTF">2017-10-13T07:14:00Z</dcterms:created>
  <dcterms:modified xsi:type="dcterms:W3CDTF">2018-11-26T09:09:00Z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2841306e-3714-4788-a324-e454b5786fad</vt:lpwstr>
  </property>
  <property fmtid="{D5CDD505-2E9C-101B-9397-08002B2CF9AE}" pid="3" name="GENTOO\CLASSIFICATION">
    <vt:lpwstr>UNRESTRICTED</vt:lpwstr>
  </property>
</Properties>
</file>